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12957CEF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bookmarkEnd w:id="0"/>
      <w:bookmarkEnd w:id="1"/>
      <w:bookmarkEnd w:id="2"/>
      <w:bookmarkEnd w:id="3"/>
      <w:r w:rsidR="004575E3">
        <w:rPr>
          <w:lang w:val="en-GB"/>
        </w:rPr>
        <w:t xml:space="preserve"> RFQ- 17-G001-25</w:t>
      </w:r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27DD853B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007F4B">
        <w:rPr>
          <w:rFonts w:ascii="Calibri" w:hAnsi="Calibri" w:cs="Calibri"/>
          <w:lang w:val="en-GB"/>
        </w:rPr>
        <w:t>Maneaba n Maungatabu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1DD6AE0F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</w:t>
      </w:r>
      <w:r w:rsidR="004575E3">
        <w:rPr>
          <w:lang w:val="en-GB"/>
        </w:rPr>
        <w:t>: 17-G001-2</w:t>
      </w:r>
      <w:r w:rsidR="00460B0C">
        <w:rPr>
          <w:lang w:val="en-GB"/>
        </w:rPr>
        <w:t>6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8B75" w14:textId="77777777" w:rsidR="00EB653C" w:rsidRDefault="00EB653C">
      <w:r>
        <w:separator/>
      </w:r>
    </w:p>
  </w:endnote>
  <w:endnote w:type="continuationSeparator" w:id="0">
    <w:p w14:paraId="2A8D9745" w14:textId="77777777" w:rsidR="00EB653C" w:rsidRDefault="00EB653C">
      <w:r>
        <w:continuationSeparator/>
      </w:r>
    </w:p>
  </w:endnote>
  <w:endnote w:type="continuationNotice" w:id="1">
    <w:p w14:paraId="7D9C3DE0" w14:textId="77777777" w:rsidR="00EB653C" w:rsidRDefault="00EB6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391508D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60B0C">
      <w:rPr>
        <w:noProof/>
      </w:rPr>
      <w:t>2026-07-31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AEB1" w14:textId="77777777" w:rsidR="00EB653C" w:rsidRDefault="00EB653C">
      <w:r>
        <w:separator/>
      </w:r>
    </w:p>
  </w:footnote>
  <w:footnote w:type="continuationSeparator" w:id="0">
    <w:p w14:paraId="0E4F9483" w14:textId="77777777" w:rsidR="00EB653C" w:rsidRDefault="00EB653C">
      <w:r>
        <w:continuationSeparator/>
      </w:r>
    </w:p>
  </w:footnote>
  <w:footnote w:type="continuationNotice" w:id="1">
    <w:p w14:paraId="2ADDD657" w14:textId="77777777" w:rsidR="00EB653C" w:rsidRDefault="00EB653C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07F4B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5E3"/>
    <w:rsid w:val="00457850"/>
    <w:rsid w:val="0046025C"/>
    <w:rsid w:val="00460B0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E1E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8773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7E7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53C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39</TotalTime>
  <Pages>7</Pages>
  <Words>1833</Words>
  <Characters>10452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12261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9</cp:revision>
  <cp:lastPrinted>2013-10-18T08:32:00Z</cp:lastPrinted>
  <dcterms:created xsi:type="dcterms:W3CDTF">2020-12-01T12:58:00Z</dcterms:created>
  <dcterms:modified xsi:type="dcterms:W3CDTF">2026-07-31T00:22:00Z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